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DC9" w:rsidRPr="003F3694" w:rsidRDefault="00BB1DC9" w:rsidP="008A2CC2">
      <w:pPr>
        <w:pStyle w:val="Heading4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8"/>
          <w:szCs w:val="28"/>
        </w:rPr>
      </w:pPr>
      <w:r w:rsidRPr="003262CC">
        <w:rPr>
          <w:rFonts w:ascii="Times New Roman" w:hAnsi="Times New Roman" w:cs="Times New Roman"/>
          <w:b w:val="0"/>
          <w:bCs w:val="0"/>
          <w:sz w:val="28"/>
          <w:szCs w:val="28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9pt;height:53pt" o:ole="" fillcolor="window">
            <v:imagedata r:id="rId5" o:title=""/>
          </v:shape>
          <o:OLEObject Type="Embed" ProgID="Paint.Picture" ShapeID="_x0000_i1025" DrawAspect="Content" ObjectID="_1630495137" r:id="rId6"/>
        </w:object>
      </w:r>
    </w:p>
    <w:p w:rsidR="00BB1DC9" w:rsidRPr="003262CC" w:rsidRDefault="00BB1DC9" w:rsidP="008A2CC2">
      <w:pPr>
        <w:pStyle w:val="Heading2"/>
        <w:spacing w:before="0" w:beforeAutospacing="0" w:after="0" w:afterAutospacing="0"/>
        <w:jc w:val="center"/>
        <w:rPr>
          <w:sz w:val="28"/>
          <w:szCs w:val="28"/>
        </w:rPr>
      </w:pPr>
      <w:r w:rsidRPr="003262CC">
        <w:rPr>
          <w:sz w:val="28"/>
          <w:szCs w:val="28"/>
        </w:rPr>
        <w:t>УКРАЇНА</w:t>
      </w:r>
    </w:p>
    <w:p w:rsidR="00BB1DC9" w:rsidRPr="003262CC" w:rsidRDefault="00BB1DC9" w:rsidP="008A2CC2">
      <w:pPr>
        <w:pStyle w:val="Heading3"/>
        <w:spacing w:before="0" w:line="240" w:lineRule="auto"/>
        <w:jc w:val="center"/>
        <w:rPr>
          <w:rFonts w:ascii="Times New Roman" w:hAnsi="Times New Roman" w:cs="Times New Roman"/>
          <w:i/>
          <w:iCs/>
          <w:color w:val="auto"/>
          <w:sz w:val="28"/>
          <w:szCs w:val="28"/>
        </w:rPr>
      </w:pPr>
      <w:r w:rsidRPr="003262CC">
        <w:rPr>
          <w:rFonts w:ascii="Times New Roman" w:hAnsi="Times New Roman" w:cs="Times New Roman"/>
          <w:i/>
          <w:iCs/>
          <w:color w:val="auto"/>
          <w:sz w:val="28"/>
          <w:szCs w:val="28"/>
        </w:rPr>
        <w:t>Пологівська районна рада</w:t>
      </w:r>
    </w:p>
    <w:p w:rsidR="00BB1DC9" w:rsidRPr="003262CC" w:rsidRDefault="00BB1DC9" w:rsidP="008A2CC2">
      <w:pPr>
        <w:jc w:val="center"/>
        <w:rPr>
          <w:b/>
          <w:bCs/>
          <w:i/>
          <w:iCs/>
          <w:sz w:val="28"/>
          <w:szCs w:val="28"/>
        </w:rPr>
      </w:pPr>
      <w:r w:rsidRPr="003262CC">
        <w:rPr>
          <w:b/>
          <w:bCs/>
          <w:i/>
          <w:iCs/>
          <w:sz w:val="28"/>
          <w:szCs w:val="28"/>
        </w:rPr>
        <w:t>Запорізької області</w:t>
      </w:r>
    </w:p>
    <w:p w:rsidR="00BB1DC9" w:rsidRPr="003262CC" w:rsidRDefault="00BB1DC9" w:rsidP="008A2CC2">
      <w:pPr>
        <w:jc w:val="center"/>
        <w:rPr>
          <w:b/>
          <w:bCs/>
          <w:i/>
          <w:iCs/>
          <w:sz w:val="28"/>
          <w:szCs w:val="28"/>
        </w:rPr>
      </w:pPr>
      <w:r w:rsidRPr="003262CC">
        <w:rPr>
          <w:b/>
          <w:bCs/>
          <w:i/>
          <w:iCs/>
          <w:sz w:val="28"/>
          <w:szCs w:val="28"/>
        </w:rPr>
        <w:t>сьомого скликання</w:t>
      </w:r>
    </w:p>
    <w:p w:rsidR="00BB1DC9" w:rsidRPr="003262CC" w:rsidRDefault="00BB1DC9" w:rsidP="008A2CC2">
      <w:pPr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сорок друга</w:t>
      </w:r>
      <w:r w:rsidRPr="003262CC">
        <w:rPr>
          <w:b/>
          <w:bCs/>
          <w:i/>
          <w:iCs/>
          <w:sz w:val="28"/>
          <w:szCs w:val="28"/>
        </w:rPr>
        <w:t xml:space="preserve"> сесія</w:t>
      </w:r>
    </w:p>
    <w:p w:rsidR="00BB1DC9" w:rsidRPr="003262CC" w:rsidRDefault="00BB1DC9" w:rsidP="008A2CC2">
      <w:pPr>
        <w:jc w:val="center"/>
        <w:rPr>
          <w:b/>
          <w:bCs/>
          <w:i/>
          <w:iCs/>
          <w:sz w:val="28"/>
          <w:szCs w:val="28"/>
        </w:rPr>
      </w:pPr>
      <w:r w:rsidRPr="003262CC">
        <w:rPr>
          <w:b/>
          <w:bCs/>
          <w:i/>
          <w:iCs/>
          <w:sz w:val="28"/>
          <w:szCs w:val="28"/>
        </w:rPr>
        <w:t xml:space="preserve"> </w:t>
      </w:r>
    </w:p>
    <w:p w:rsidR="00BB1DC9" w:rsidRDefault="00BB1DC9" w:rsidP="008A2CC2">
      <w:pPr>
        <w:jc w:val="center"/>
        <w:rPr>
          <w:b/>
          <w:bCs/>
          <w:i/>
          <w:iCs/>
          <w:sz w:val="28"/>
          <w:szCs w:val="28"/>
        </w:rPr>
      </w:pPr>
      <w:r w:rsidRPr="003262CC">
        <w:rPr>
          <w:b/>
          <w:bCs/>
          <w:i/>
          <w:iCs/>
          <w:sz w:val="28"/>
          <w:szCs w:val="28"/>
        </w:rPr>
        <w:t>Р і ш е н н я</w:t>
      </w:r>
    </w:p>
    <w:p w:rsidR="00BB1DC9" w:rsidRPr="003262CC" w:rsidRDefault="00BB1DC9" w:rsidP="008A2CC2">
      <w:pPr>
        <w:jc w:val="center"/>
        <w:rPr>
          <w:b/>
          <w:bCs/>
          <w:i/>
          <w:iCs/>
          <w:sz w:val="28"/>
          <w:szCs w:val="28"/>
        </w:rPr>
      </w:pPr>
    </w:p>
    <w:p w:rsidR="00BB1DC9" w:rsidRPr="00201A36" w:rsidRDefault="00BB1DC9" w:rsidP="00B8303D">
      <w:pPr>
        <w:rPr>
          <w:sz w:val="28"/>
          <w:u w:val="single"/>
        </w:rPr>
      </w:pPr>
      <w:r>
        <w:rPr>
          <w:sz w:val="28"/>
        </w:rPr>
        <w:t>19 вересня 2019 року</w:t>
      </w:r>
      <w:r w:rsidRPr="00201A36">
        <w:rPr>
          <w:sz w:val="28"/>
        </w:rPr>
        <w:t xml:space="preserve"> </w:t>
      </w:r>
      <w:r w:rsidRPr="00201A36">
        <w:rPr>
          <w:sz w:val="28"/>
        </w:rPr>
        <w:tab/>
      </w:r>
      <w:r w:rsidRPr="00201A36">
        <w:rPr>
          <w:sz w:val="28"/>
        </w:rPr>
        <w:tab/>
      </w:r>
      <w:r w:rsidRPr="00201A36">
        <w:rPr>
          <w:sz w:val="28"/>
        </w:rPr>
        <w:tab/>
      </w:r>
      <w:r w:rsidRPr="00201A36">
        <w:rPr>
          <w:sz w:val="28"/>
        </w:rPr>
        <w:tab/>
      </w:r>
      <w:r w:rsidRPr="00201A36">
        <w:rPr>
          <w:sz w:val="28"/>
        </w:rPr>
        <w:tab/>
        <w:t xml:space="preserve">                                          №</w:t>
      </w:r>
      <w:r>
        <w:rPr>
          <w:sz w:val="28"/>
          <w:u w:val="single"/>
        </w:rPr>
        <w:t xml:space="preserve">  21</w:t>
      </w:r>
      <w:r w:rsidRPr="00201A36">
        <w:rPr>
          <w:sz w:val="28"/>
          <w:u w:val="single"/>
        </w:rPr>
        <w:t xml:space="preserve"> </w:t>
      </w:r>
    </w:p>
    <w:p w:rsidR="00BB1DC9" w:rsidRDefault="00BB1DC9" w:rsidP="008A2CC2">
      <w:pPr>
        <w:jc w:val="both"/>
      </w:pPr>
    </w:p>
    <w:p w:rsidR="00BB1DC9" w:rsidRDefault="00BB1DC9" w:rsidP="008A2CC2">
      <w:pPr>
        <w:rPr>
          <w:sz w:val="28"/>
          <w:szCs w:val="28"/>
        </w:rPr>
      </w:pPr>
      <w:r>
        <w:rPr>
          <w:sz w:val="28"/>
          <w:szCs w:val="28"/>
        </w:rPr>
        <w:t>Про преміювання заступника голови                                                                                      районної ради у 2019 році</w:t>
      </w:r>
    </w:p>
    <w:p w:rsidR="00BB1DC9" w:rsidRDefault="00BB1DC9" w:rsidP="008A2CC2">
      <w:pPr>
        <w:jc w:val="both"/>
        <w:rPr>
          <w:sz w:val="28"/>
          <w:szCs w:val="28"/>
        </w:rPr>
      </w:pPr>
    </w:p>
    <w:p w:rsidR="00BB1DC9" w:rsidRDefault="00BB1DC9" w:rsidP="008A2CC2">
      <w:pPr>
        <w:jc w:val="both"/>
        <w:rPr>
          <w:sz w:val="28"/>
          <w:szCs w:val="28"/>
        </w:rPr>
      </w:pPr>
    </w:p>
    <w:p w:rsidR="00BB1DC9" w:rsidRDefault="00BB1DC9" w:rsidP="008A2CC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Відповідно до Бюджетного кодексу України, Закону України «Про Державний бюджет України на 2019 рік», п. 4 ч. 1 ст. 43 Закону України «Про місцеве самоврядування в Україні» та відповідно до постанови   Кабінету Міністрів України від 09 березня 2006 р. №268 «Про упорядкування структури та умов оплати праці працівників апарату органів виконавчої влади, органів прокуратури, судів та інших органів»</w:t>
      </w:r>
      <w:r>
        <w:rPr>
          <w:color w:val="000000"/>
          <w:sz w:val="28"/>
          <w:szCs w:val="28"/>
        </w:rPr>
        <w:t xml:space="preserve"> (із змінами і доповненнями)</w:t>
      </w:r>
      <w:r>
        <w:rPr>
          <w:sz w:val="28"/>
          <w:szCs w:val="28"/>
        </w:rPr>
        <w:t xml:space="preserve">,  Пологівська районна рада Запорізької області </w:t>
      </w:r>
      <w:r w:rsidRPr="00A9316F">
        <w:rPr>
          <w:sz w:val="28"/>
          <w:szCs w:val="28"/>
        </w:rPr>
        <w:t>вирішила:</w:t>
      </w:r>
    </w:p>
    <w:p w:rsidR="00BB1DC9" w:rsidRDefault="00BB1DC9" w:rsidP="008A2CC2">
      <w:pPr>
        <w:ind w:firstLine="708"/>
        <w:jc w:val="both"/>
        <w:rPr>
          <w:sz w:val="28"/>
          <w:szCs w:val="28"/>
        </w:rPr>
      </w:pPr>
    </w:p>
    <w:p w:rsidR="00BB1DC9" w:rsidRDefault="00BB1DC9" w:rsidP="008A2CC2">
      <w:pPr>
        <w:pStyle w:val="BodyText"/>
        <w:ind w:firstLine="708"/>
        <w:jc w:val="both"/>
        <w:rPr>
          <w:lang w:val="ru-RU"/>
        </w:rPr>
      </w:pPr>
      <w:r>
        <w:t>1. Здійснювати преміювання заступника голови районної ради Шевченка І.О. відповідно до особистого вкладу в загальні результати роботи  з 01 липня 2019 року по 31 грудня 2019 року у розмірі 25 відсотків посадового окладу  у межах фонду оплати праці</w:t>
      </w:r>
      <w:r>
        <w:rPr>
          <w:lang w:val="ru-RU"/>
        </w:rPr>
        <w:t>.</w:t>
      </w:r>
    </w:p>
    <w:p w:rsidR="00BB1DC9" w:rsidRPr="00DA43C2" w:rsidRDefault="00BB1DC9" w:rsidP="008A2CC2">
      <w:pPr>
        <w:pStyle w:val="BodyText"/>
        <w:ind w:firstLine="708"/>
        <w:jc w:val="both"/>
        <w:rPr>
          <w:lang w:val="ru-RU"/>
        </w:rPr>
      </w:pPr>
    </w:p>
    <w:p w:rsidR="00BB1DC9" w:rsidRDefault="00BB1DC9" w:rsidP="008A2CC2">
      <w:pPr>
        <w:pStyle w:val="BodyText"/>
        <w:ind w:firstLine="705"/>
        <w:jc w:val="both"/>
      </w:pPr>
      <w:r>
        <w:t>2. Начальнику відділу фінансово-господарського забезпечення, головному бухгалтеру Макушиній В.М. проводити розрахунки в межах затвердженого кошторису на оплату праці за відповідний період бюджетного  року.</w:t>
      </w:r>
    </w:p>
    <w:p w:rsidR="00BB1DC9" w:rsidRDefault="00BB1DC9" w:rsidP="008A2CC2">
      <w:pPr>
        <w:pStyle w:val="BodyText"/>
      </w:pPr>
    </w:p>
    <w:p w:rsidR="00BB1DC9" w:rsidRDefault="00BB1DC9" w:rsidP="008A2CC2">
      <w:pPr>
        <w:pStyle w:val="BodyText"/>
      </w:pPr>
    </w:p>
    <w:p w:rsidR="00BB1DC9" w:rsidRDefault="00BB1DC9" w:rsidP="008A2CC2">
      <w:pPr>
        <w:pStyle w:val="BodyText"/>
      </w:pPr>
    </w:p>
    <w:p w:rsidR="00BB1DC9" w:rsidRDefault="00BB1DC9" w:rsidP="008A2CC2">
      <w:pPr>
        <w:jc w:val="both"/>
        <w:rPr>
          <w:sz w:val="28"/>
          <w:szCs w:val="28"/>
        </w:rPr>
      </w:pPr>
      <w:r w:rsidRPr="00961996">
        <w:rPr>
          <w:sz w:val="28"/>
          <w:szCs w:val="28"/>
        </w:rPr>
        <w:t xml:space="preserve">Голова ради                                                                    </w:t>
      </w:r>
      <w:r>
        <w:rPr>
          <w:sz w:val="28"/>
          <w:szCs w:val="28"/>
        </w:rPr>
        <w:t xml:space="preserve">            </w:t>
      </w:r>
      <w:r w:rsidRPr="0096199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</w:t>
      </w:r>
      <w:r w:rsidRPr="00961996">
        <w:rPr>
          <w:sz w:val="28"/>
          <w:szCs w:val="28"/>
        </w:rPr>
        <w:t xml:space="preserve">О.П.Покутній </w:t>
      </w:r>
    </w:p>
    <w:p w:rsidR="00BB1DC9" w:rsidRPr="00D61588" w:rsidRDefault="00BB1DC9" w:rsidP="008A2CC2">
      <w:pPr>
        <w:jc w:val="both"/>
        <w:rPr>
          <w:sz w:val="28"/>
          <w:szCs w:val="28"/>
          <w:lang w:val="ru-RU"/>
        </w:rPr>
      </w:pPr>
    </w:p>
    <w:p w:rsidR="00BB1DC9" w:rsidRDefault="00BB1DC9" w:rsidP="008A2CC2">
      <w:pPr>
        <w:pStyle w:val="BodyText"/>
      </w:pPr>
    </w:p>
    <w:p w:rsidR="00BB1DC9" w:rsidRDefault="00BB1DC9" w:rsidP="009255E8">
      <w:pPr>
        <w:jc w:val="both"/>
        <w:rPr>
          <w:sz w:val="28"/>
          <w:szCs w:val="28"/>
        </w:rPr>
      </w:pPr>
    </w:p>
    <w:sectPr w:rsidR="00BB1DC9" w:rsidSect="00DC2D79">
      <w:pgSz w:w="11906" w:h="16838"/>
      <w:pgMar w:top="899" w:right="851" w:bottom="89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Arial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jaVu Sans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791F69"/>
    <w:multiLevelType w:val="hybridMultilevel"/>
    <w:tmpl w:val="CE820D68"/>
    <w:lvl w:ilvl="0" w:tplc="A3102BDA">
      <w:start w:val="3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">
    <w:nsid w:val="7E4568AE"/>
    <w:multiLevelType w:val="hybridMultilevel"/>
    <w:tmpl w:val="98B49E30"/>
    <w:lvl w:ilvl="0" w:tplc="EA58CA18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9316F"/>
    <w:rsid w:val="00007C13"/>
    <w:rsid w:val="00011772"/>
    <w:rsid w:val="000154BB"/>
    <w:rsid w:val="00025CB6"/>
    <w:rsid w:val="00034847"/>
    <w:rsid w:val="00036F92"/>
    <w:rsid w:val="00060CA0"/>
    <w:rsid w:val="00060FEC"/>
    <w:rsid w:val="00063B08"/>
    <w:rsid w:val="00066537"/>
    <w:rsid w:val="000A5CC2"/>
    <w:rsid w:val="000B6E50"/>
    <w:rsid w:val="000D4229"/>
    <w:rsid w:val="000D7E46"/>
    <w:rsid w:val="0010079C"/>
    <w:rsid w:val="00121A74"/>
    <w:rsid w:val="00160D4F"/>
    <w:rsid w:val="001900EE"/>
    <w:rsid w:val="00197940"/>
    <w:rsid w:val="001A27EE"/>
    <w:rsid w:val="001C3555"/>
    <w:rsid w:val="001C47DC"/>
    <w:rsid w:val="001C4C6B"/>
    <w:rsid w:val="001D0C07"/>
    <w:rsid w:val="001F4175"/>
    <w:rsid w:val="00200F98"/>
    <w:rsid w:val="00201A36"/>
    <w:rsid w:val="0020463A"/>
    <w:rsid w:val="0020619B"/>
    <w:rsid w:val="002061CE"/>
    <w:rsid w:val="0021398A"/>
    <w:rsid w:val="00213ABC"/>
    <w:rsid w:val="00213EB5"/>
    <w:rsid w:val="002233C1"/>
    <w:rsid w:val="00276F04"/>
    <w:rsid w:val="00282CB5"/>
    <w:rsid w:val="002B2560"/>
    <w:rsid w:val="002C49EE"/>
    <w:rsid w:val="002F3759"/>
    <w:rsid w:val="00312F13"/>
    <w:rsid w:val="0032288A"/>
    <w:rsid w:val="003262CC"/>
    <w:rsid w:val="00326674"/>
    <w:rsid w:val="00333B97"/>
    <w:rsid w:val="0034007C"/>
    <w:rsid w:val="00346516"/>
    <w:rsid w:val="00362CE5"/>
    <w:rsid w:val="00380D8D"/>
    <w:rsid w:val="00385D29"/>
    <w:rsid w:val="00395BE2"/>
    <w:rsid w:val="003978ED"/>
    <w:rsid w:val="003A0F12"/>
    <w:rsid w:val="003A51F1"/>
    <w:rsid w:val="003F00A4"/>
    <w:rsid w:val="003F3694"/>
    <w:rsid w:val="0044176F"/>
    <w:rsid w:val="004626F8"/>
    <w:rsid w:val="00464060"/>
    <w:rsid w:val="004815EB"/>
    <w:rsid w:val="00497891"/>
    <w:rsid w:val="004B6C74"/>
    <w:rsid w:val="004C067D"/>
    <w:rsid w:val="004D34E5"/>
    <w:rsid w:val="00501D37"/>
    <w:rsid w:val="00505298"/>
    <w:rsid w:val="00511644"/>
    <w:rsid w:val="00530BCD"/>
    <w:rsid w:val="005475A5"/>
    <w:rsid w:val="00582884"/>
    <w:rsid w:val="005D2C39"/>
    <w:rsid w:val="005D6234"/>
    <w:rsid w:val="006010CB"/>
    <w:rsid w:val="00605E05"/>
    <w:rsid w:val="0061058F"/>
    <w:rsid w:val="00611B23"/>
    <w:rsid w:val="00625D59"/>
    <w:rsid w:val="00644759"/>
    <w:rsid w:val="00653EC0"/>
    <w:rsid w:val="006639B2"/>
    <w:rsid w:val="00666630"/>
    <w:rsid w:val="00685979"/>
    <w:rsid w:val="006B08CA"/>
    <w:rsid w:val="006C2293"/>
    <w:rsid w:val="006C58E6"/>
    <w:rsid w:val="006D36DD"/>
    <w:rsid w:val="006F1A78"/>
    <w:rsid w:val="006F249A"/>
    <w:rsid w:val="0070798E"/>
    <w:rsid w:val="00757672"/>
    <w:rsid w:val="00766FF0"/>
    <w:rsid w:val="007A2FD2"/>
    <w:rsid w:val="007A388B"/>
    <w:rsid w:val="007A4B8B"/>
    <w:rsid w:val="007C3658"/>
    <w:rsid w:val="00805A2C"/>
    <w:rsid w:val="00806CC6"/>
    <w:rsid w:val="008143F8"/>
    <w:rsid w:val="00834133"/>
    <w:rsid w:val="00834596"/>
    <w:rsid w:val="00847BA2"/>
    <w:rsid w:val="0086430C"/>
    <w:rsid w:val="00873478"/>
    <w:rsid w:val="00877ABC"/>
    <w:rsid w:val="00883DCF"/>
    <w:rsid w:val="00887017"/>
    <w:rsid w:val="008A2CC2"/>
    <w:rsid w:val="008B542D"/>
    <w:rsid w:val="008B6DE8"/>
    <w:rsid w:val="008E15B8"/>
    <w:rsid w:val="008E619A"/>
    <w:rsid w:val="009014CE"/>
    <w:rsid w:val="00901A60"/>
    <w:rsid w:val="00917B47"/>
    <w:rsid w:val="009255E8"/>
    <w:rsid w:val="009603DD"/>
    <w:rsid w:val="00961996"/>
    <w:rsid w:val="00972CEE"/>
    <w:rsid w:val="0097580B"/>
    <w:rsid w:val="00986374"/>
    <w:rsid w:val="009A27B2"/>
    <w:rsid w:val="009C1B13"/>
    <w:rsid w:val="009C2EF6"/>
    <w:rsid w:val="009D40B3"/>
    <w:rsid w:val="009D6FBC"/>
    <w:rsid w:val="00A15F9F"/>
    <w:rsid w:val="00A27E72"/>
    <w:rsid w:val="00A3006E"/>
    <w:rsid w:val="00A3713E"/>
    <w:rsid w:val="00A5067E"/>
    <w:rsid w:val="00A65BED"/>
    <w:rsid w:val="00A75D48"/>
    <w:rsid w:val="00A9316F"/>
    <w:rsid w:val="00AA4A17"/>
    <w:rsid w:val="00AC5116"/>
    <w:rsid w:val="00AF22CD"/>
    <w:rsid w:val="00B0286F"/>
    <w:rsid w:val="00B2147A"/>
    <w:rsid w:val="00B4390D"/>
    <w:rsid w:val="00B46DAE"/>
    <w:rsid w:val="00B46F75"/>
    <w:rsid w:val="00B6516B"/>
    <w:rsid w:val="00B6528D"/>
    <w:rsid w:val="00B80721"/>
    <w:rsid w:val="00B813A2"/>
    <w:rsid w:val="00B8303D"/>
    <w:rsid w:val="00B835C5"/>
    <w:rsid w:val="00B90AC9"/>
    <w:rsid w:val="00B9315F"/>
    <w:rsid w:val="00BB1DC9"/>
    <w:rsid w:val="00BC11D2"/>
    <w:rsid w:val="00BC6237"/>
    <w:rsid w:val="00BE5195"/>
    <w:rsid w:val="00BF3BD7"/>
    <w:rsid w:val="00C27835"/>
    <w:rsid w:val="00C3396C"/>
    <w:rsid w:val="00C36D94"/>
    <w:rsid w:val="00C37E83"/>
    <w:rsid w:val="00C51A17"/>
    <w:rsid w:val="00C76657"/>
    <w:rsid w:val="00C85D0B"/>
    <w:rsid w:val="00C91FD2"/>
    <w:rsid w:val="00CB7298"/>
    <w:rsid w:val="00CC3AE6"/>
    <w:rsid w:val="00CC5DDA"/>
    <w:rsid w:val="00CC7F82"/>
    <w:rsid w:val="00CE4F53"/>
    <w:rsid w:val="00CF4522"/>
    <w:rsid w:val="00CF5FBD"/>
    <w:rsid w:val="00D14495"/>
    <w:rsid w:val="00D15CE1"/>
    <w:rsid w:val="00D37A78"/>
    <w:rsid w:val="00D45585"/>
    <w:rsid w:val="00D61588"/>
    <w:rsid w:val="00D81803"/>
    <w:rsid w:val="00D879D9"/>
    <w:rsid w:val="00D9585F"/>
    <w:rsid w:val="00DA27EA"/>
    <w:rsid w:val="00DA43C2"/>
    <w:rsid w:val="00DC2D79"/>
    <w:rsid w:val="00DD0FDD"/>
    <w:rsid w:val="00DF0F21"/>
    <w:rsid w:val="00DF422F"/>
    <w:rsid w:val="00DF5121"/>
    <w:rsid w:val="00E01EC6"/>
    <w:rsid w:val="00E03540"/>
    <w:rsid w:val="00E0606C"/>
    <w:rsid w:val="00E07432"/>
    <w:rsid w:val="00E1141D"/>
    <w:rsid w:val="00E61612"/>
    <w:rsid w:val="00E65AD1"/>
    <w:rsid w:val="00E930EB"/>
    <w:rsid w:val="00EA3CF3"/>
    <w:rsid w:val="00EC79AC"/>
    <w:rsid w:val="00EE35D2"/>
    <w:rsid w:val="00F4105A"/>
    <w:rsid w:val="00F459E3"/>
    <w:rsid w:val="00F45DD5"/>
    <w:rsid w:val="00F70FCF"/>
    <w:rsid w:val="00F91BDD"/>
    <w:rsid w:val="00FB090F"/>
    <w:rsid w:val="00FB74DB"/>
    <w:rsid w:val="00FD68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316F"/>
    <w:rPr>
      <w:rFonts w:ascii="Times New Roman" w:eastAsia="Times New Roman" w:hAnsi="Times New Roman"/>
      <w:sz w:val="24"/>
      <w:szCs w:val="24"/>
      <w:lang w:eastAsia="ru-RU"/>
    </w:rPr>
  </w:style>
  <w:style w:type="paragraph" w:styleId="Heading2">
    <w:name w:val="heading 2"/>
    <w:basedOn w:val="Normal"/>
    <w:link w:val="Heading2Char"/>
    <w:uiPriority w:val="99"/>
    <w:qFormat/>
    <w:rsid w:val="00A9316F"/>
    <w:pPr>
      <w:spacing w:before="100" w:beforeAutospacing="1" w:after="100" w:afterAutospacing="1"/>
      <w:outlineLvl w:val="1"/>
    </w:pPr>
    <w:rPr>
      <w:b/>
      <w:bCs/>
      <w:sz w:val="36"/>
      <w:szCs w:val="36"/>
      <w:lang w:eastAsia="uk-UA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9316F"/>
    <w:pPr>
      <w:keepNext/>
      <w:keepLines/>
      <w:spacing w:before="200" w:line="276" w:lineRule="auto"/>
      <w:outlineLvl w:val="2"/>
    </w:pPr>
    <w:rPr>
      <w:rFonts w:ascii="Cambria" w:hAnsi="Cambria" w:cs="Cambria"/>
      <w:b/>
      <w:bCs/>
      <w:color w:val="4F81BD"/>
      <w:sz w:val="22"/>
      <w:szCs w:val="22"/>
      <w:lang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9316F"/>
    <w:pPr>
      <w:keepNext/>
      <w:keepLines/>
      <w:spacing w:before="200" w:line="276" w:lineRule="auto"/>
      <w:outlineLvl w:val="3"/>
    </w:pPr>
    <w:rPr>
      <w:rFonts w:ascii="Cambria" w:hAnsi="Cambria" w:cs="Cambria"/>
      <w:b/>
      <w:bCs/>
      <w:i/>
      <w:iCs/>
      <w:color w:val="4F81BD"/>
      <w:sz w:val="22"/>
      <w:szCs w:val="22"/>
      <w:lang w:eastAsia="en-US"/>
    </w:rPr>
  </w:style>
  <w:style w:type="paragraph" w:styleId="Heading7">
    <w:name w:val="heading 7"/>
    <w:basedOn w:val="Normal"/>
    <w:next w:val="Normal"/>
    <w:link w:val="Heading7Char"/>
    <w:uiPriority w:val="99"/>
    <w:qFormat/>
    <w:locked/>
    <w:rsid w:val="00312F13"/>
    <w:pPr>
      <w:spacing w:before="240" w:after="60"/>
      <w:outlineLvl w:val="6"/>
    </w:pPr>
    <w:rPr>
      <w:rFonts w:ascii="Calibri" w:hAnsi="Calibri"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A9316F"/>
    <w:rPr>
      <w:rFonts w:ascii="Times New Roman" w:hAnsi="Times New Roman" w:cs="Times New Roman"/>
      <w:b/>
      <w:bCs/>
      <w:sz w:val="36"/>
      <w:szCs w:val="36"/>
      <w:lang w:val="uk-UA" w:eastAsia="uk-UA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A9316F"/>
    <w:rPr>
      <w:rFonts w:ascii="Cambria" w:hAnsi="Cambria" w:cs="Cambria"/>
      <w:b/>
      <w:bCs/>
      <w:color w:val="4F81BD"/>
      <w:lang w:val="uk-UA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A9316F"/>
    <w:rPr>
      <w:rFonts w:ascii="Cambria" w:hAnsi="Cambria" w:cs="Cambria"/>
      <w:b/>
      <w:bCs/>
      <w:i/>
      <w:iCs/>
      <w:color w:val="4F81BD"/>
      <w:lang w:val="uk-UA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312F13"/>
    <w:rPr>
      <w:rFonts w:ascii="Calibri" w:hAnsi="Calibri" w:cs="Calibri"/>
      <w:sz w:val="24"/>
      <w:szCs w:val="24"/>
      <w:lang w:val="uk-UA"/>
    </w:rPr>
  </w:style>
  <w:style w:type="paragraph" w:styleId="BodyText">
    <w:name w:val="Body Text"/>
    <w:basedOn w:val="Normal"/>
    <w:link w:val="BodyTextChar"/>
    <w:uiPriority w:val="99"/>
    <w:rsid w:val="00A9316F"/>
    <w:rPr>
      <w:sz w:val="28"/>
      <w:szCs w:val="28"/>
      <w:lang w:eastAsia="zh-CN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A9316F"/>
    <w:rPr>
      <w:rFonts w:ascii="Times New Roman" w:hAnsi="Times New Roman" w:cs="Times New Roman"/>
      <w:sz w:val="24"/>
      <w:szCs w:val="24"/>
      <w:lang w:val="uk-UA" w:eastAsia="zh-CN"/>
    </w:rPr>
  </w:style>
  <w:style w:type="paragraph" w:styleId="ListParagraph">
    <w:name w:val="List Paragraph"/>
    <w:basedOn w:val="Normal"/>
    <w:uiPriority w:val="99"/>
    <w:qFormat/>
    <w:rsid w:val="00A9316F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9C2EF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C2EF6"/>
    <w:rPr>
      <w:rFonts w:ascii="Segoe UI" w:hAnsi="Segoe UI" w:cs="Segoe UI"/>
      <w:sz w:val="18"/>
      <w:szCs w:val="18"/>
      <w:lang w:eastAsia="ru-RU"/>
    </w:rPr>
  </w:style>
  <w:style w:type="paragraph" w:customStyle="1" w:styleId="21">
    <w:name w:val="Основной текст 21"/>
    <w:basedOn w:val="Normal"/>
    <w:uiPriority w:val="99"/>
    <w:rsid w:val="00F4105A"/>
    <w:pPr>
      <w:suppressAutoHyphens/>
      <w:spacing w:after="120" w:line="480" w:lineRule="auto"/>
    </w:pPr>
    <w:rPr>
      <w:rFonts w:eastAsia="Calibri"/>
      <w:sz w:val="20"/>
      <w:szCs w:val="20"/>
      <w:lang w:eastAsia="zh-CN"/>
    </w:rPr>
  </w:style>
  <w:style w:type="paragraph" w:customStyle="1" w:styleId="a">
    <w:name w:val="Заголовок"/>
    <w:basedOn w:val="Normal"/>
    <w:next w:val="BodyText"/>
    <w:uiPriority w:val="99"/>
    <w:rsid w:val="00F4105A"/>
    <w:pPr>
      <w:keepNext/>
      <w:suppressAutoHyphens/>
      <w:spacing w:before="240" w:after="120"/>
    </w:pPr>
    <w:rPr>
      <w:rFonts w:eastAsia="DejaVu Sans" w:cs="DejaVu Sans"/>
      <w:szCs w:val="2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967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7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7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7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7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125</TotalTime>
  <Pages>1</Pages>
  <Words>894</Words>
  <Characters>510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Пользователь</dc:creator>
  <cp:keywords/>
  <dc:description/>
  <cp:lastModifiedBy>admin</cp:lastModifiedBy>
  <cp:revision>7</cp:revision>
  <cp:lastPrinted>2019-09-20T11:32:00Z</cp:lastPrinted>
  <dcterms:created xsi:type="dcterms:W3CDTF">2019-09-06T06:13:00Z</dcterms:created>
  <dcterms:modified xsi:type="dcterms:W3CDTF">2019-09-20T11:33:00Z</dcterms:modified>
</cp:coreProperties>
</file>